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64E98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KYRRY</w:t>
      </w:r>
      <w:r>
        <w:rPr>
          <w:rFonts w:ascii="Times New Roman" w:hAnsi="Times New Roman" w:cs="Times New Roman"/>
          <w:sz w:val="24"/>
          <w:szCs w:val="24"/>
        </w:rPr>
        <w:t xml:space="preserve">       (fl.1483)</w:t>
      </w:r>
    </w:p>
    <w:p w14:paraId="76E1D9FC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Pershore, Worcestershire. Yeoman.</w:t>
      </w:r>
    </w:p>
    <w:p w14:paraId="51747E4C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</w:p>
    <w:p w14:paraId="7D1E1D38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</w:p>
    <w:p w14:paraId="0753F7F7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Swayne(q.v.)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Lenche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Pershore,</w:t>
      </w:r>
    </w:p>
    <w:p w14:paraId="3B5C73B5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were the defendants in a plaint of debt.</w:t>
      </w:r>
    </w:p>
    <w:p w14:paraId="64CFAA56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0DC69F4E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(http://www.uh.edu/waalt/index.php/CP40/886 )</w:t>
      </w:r>
    </w:p>
    <w:p w14:paraId="17DA22B2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</w:p>
    <w:p w14:paraId="2671B259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</w:p>
    <w:p w14:paraId="72D3D632" w14:textId="77777777" w:rsidR="009C0B34" w:rsidRDefault="009C0B34" w:rsidP="009C0B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2019</w:t>
      </w:r>
    </w:p>
    <w:p w14:paraId="716123C1" w14:textId="77777777" w:rsidR="006B2F86" w:rsidRPr="00E71FC3" w:rsidRDefault="009C0B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F6A74" w14:textId="77777777" w:rsidR="009C0B34" w:rsidRDefault="009C0B34" w:rsidP="00E71FC3">
      <w:r>
        <w:separator/>
      </w:r>
    </w:p>
  </w:endnote>
  <w:endnote w:type="continuationSeparator" w:id="0">
    <w:p w14:paraId="13305E36" w14:textId="77777777" w:rsidR="009C0B34" w:rsidRDefault="009C0B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9B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58D83" w14:textId="77777777" w:rsidR="009C0B34" w:rsidRDefault="009C0B34" w:rsidP="00E71FC3">
      <w:r>
        <w:separator/>
      </w:r>
    </w:p>
  </w:footnote>
  <w:footnote w:type="continuationSeparator" w:id="0">
    <w:p w14:paraId="1BD9364B" w14:textId="77777777" w:rsidR="009C0B34" w:rsidRDefault="009C0B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34"/>
    <w:rsid w:val="001A7C09"/>
    <w:rsid w:val="00577BD5"/>
    <w:rsid w:val="00656CBA"/>
    <w:rsid w:val="006A1F77"/>
    <w:rsid w:val="00733BE7"/>
    <w:rsid w:val="009C0B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90B96"/>
  <w15:chartTrackingRefBased/>
  <w15:docId w15:val="{705B8C48-1B85-490E-A48C-67A7990E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0B3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2019-09-15T20:59:00Z</dcterms:created>
  <dcterms:modified xsi:type="dcterms:W3CDTF">2019-09-15T20:59:00Z</dcterms:modified>
</cp:coreProperties>
</file>